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420DF445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704648" w:rsidRPr="00704648">
        <w:rPr>
          <w:rFonts w:cs="Arial"/>
          <w:b/>
          <w:bCs/>
          <w:sz w:val="24"/>
          <w:szCs w:val="24"/>
        </w:rPr>
        <w:t>R3-25</w:t>
      </w:r>
      <w:r w:rsidR="00CB6179">
        <w:rPr>
          <w:rFonts w:cs="Arial"/>
          <w:b/>
          <w:bCs/>
          <w:sz w:val="24"/>
          <w:szCs w:val="24"/>
        </w:rPr>
        <w:t>2323</w:t>
      </w:r>
    </w:p>
    <w:p w14:paraId="7CB45193" w14:textId="64B1AE14" w:rsidR="001E41F3" w:rsidRDefault="00C56BFA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4D556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2519"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C5CA6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DA466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B24FAC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64604" w:rsidR="00F25D98" w:rsidRDefault="004458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D22EC" w:rsidR="001E41F3" w:rsidRDefault="001B6242">
            <w:pPr>
              <w:pStyle w:val="CRCoverPage"/>
              <w:spacing w:after="0"/>
              <w:ind w:left="100"/>
              <w:rPr>
                <w:noProof/>
              </w:rPr>
            </w:pPr>
            <w:r w:rsidRPr="001B6242">
              <w:rPr>
                <w:lang w:eastAsia="zh-CN"/>
              </w:rPr>
              <w:t>Correction of PEI and emergency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394368" w:rsidR="001E41F3" w:rsidRDefault="00815A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5A5B">
              <w:rPr>
                <w:noProof/>
              </w:rPr>
              <w:t>Huawei, Qualcomm</w:t>
            </w:r>
            <w:r w:rsidR="009012B4">
              <w:rPr>
                <w:noProof/>
              </w:rPr>
              <w:t>, Ericsson, ZTE, China Telecom</w:t>
            </w:r>
            <w:r w:rsidR="00311BF0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D9D08" w:rsidR="001E41F3" w:rsidRDefault="000B01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617DE">
              <w:rPr>
                <w:rFonts w:eastAsia="MS Mincho"/>
                <w:color w:val="000000"/>
                <w:lang w:eastAsia="ja-JP"/>
              </w:rPr>
              <w:t>NR_UE_pow_sav_enh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  <w:r w:rsidR="007A1AB2">
              <w:rPr>
                <w:noProof/>
              </w:rPr>
              <w:t>, TEI1</w:t>
            </w:r>
            <w:r w:rsidR="009A61A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0CFB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0B339B">
              <w:t>4</w:t>
            </w:r>
            <w:r w:rsidR="00DA4138">
              <w:t>-</w:t>
            </w:r>
            <w:r w:rsidR="007F095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1AE42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594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B62BB0">
            <w:pPr>
              <w:pStyle w:val="CRCoverPage"/>
              <w:spacing w:after="0"/>
            </w:pPr>
          </w:p>
          <w:p w14:paraId="05BD7078" w14:textId="2187CD27" w:rsidR="00B62BB0" w:rsidRPr="00D24E14" w:rsidRDefault="004A4384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D24E14">
              <w:rPr>
                <w:rFonts w:cs="Arial"/>
                <w:iCs/>
                <w:lang w:eastAsia="zh-CN"/>
              </w:rPr>
              <w:t xml:space="preserve">As per agreed in S2-2502428, the </w:t>
            </w:r>
            <w:r w:rsidR="00B373F8" w:rsidRPr="00D24E14">
              <w:rPr>
                <w:rFonts w:cs="Arial"/>
                <w:iCs/>
                <w:lang w:eastAsia="zh-CN"/>
              </w:rPr>
              <w:t xml:space="preserve">unnecessary </w:t>
            </w:r>
            <w:r w:rsidR="0047482B" w:rsidRPr="00D24E14">
              <w:rPr>
                <w:rFonts w:cs="Arial"/>
                <w:iCs/>
                <w:lang w:eastAsia="zh-CN"/>
              </w:rPr>
              <w:t>restrictions for emergency PDU session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for PEI</w:t>
            </w:r>
            <w:r w:rsidR="0047482B" w:rsidRPr="00D24E14">
              <w:rPr>
                <w:rFonts w:cs="Arial"/>
                <w:iCs/>
                <w:lang w:eastAsia="zh-CN"/>
              </w:rPr>
              <w:t xml:space="preserve"> are removed.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Specifically, the following sentence was removed from 5.4.12.2</w:t>
            </w:r>
            <w:r w:rsidR="00C41021" w:rsidRPr="00D24E14">
              <w:rPr>
                <w:rFonts w:cs="Arial"/>
                <w:iCs/>
                <w:lang w:eastAsia="zh-CN"/>
              </w:rPr>
              <w:tab/>
              <w:t>Core Network Assistance for PEIPS in TS 23.501.</w:t>
            </w:r>
          </w:p>
          <w:p w14:paraId="2DA1A5C1" w14:textId="77777777" w:rsidR="0067162B" w:rsidRPr="00283A26" w:rsidRDefault="0067162B" w:rsidP="0067162B">
            <w:pPr>
              <w:pStyle w:val="CRCoverPage"/>
              <w:numPr>
                <w:ilvl w:val="0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When the UE has an active emergency PDU Session:</w:t>
            </w:r>
          </w:p>
          <w:p w14:paraId="57F3A091" w14:textId="0C4C54BD" w:rsidR="00C41021" w:rsidRPr="00283A26" w:rsidRDefault="0067162B" w:rsidP="005657B5">
            <w:pPr>
              <w:pStyle w:val="CRCoverPage"/>
              <w:numPr>
                <w:ilvl w:val="1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The UE shall not signal Paging Subgrouping Support Indication in the Registration Request message.</w:t>
            </w:r>
          </w:p>
          <w:p w14:paraId="1A4C40AE" w14:textId="2074F684" w:rsidR="00B62BB0" w:rsidRDefault="00E66F1E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main reason is that PSAP call</w:t>
            </w:r>
            <w:r w:rsidR="00B373F8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back is delivered as normal call in IMS PDU session. </w:t>
            </w:r>
            <w:r w:rsidR="00863314">
              <w:rPr>
                <w:rFonts w:cs="Arial"/>
                <w:iCs/>
                <w:lang w:eastAsia="zh-CN"/>
              </w:rPr>
              <w:t>This means that the</w:t>
            </w:r>
            <w:r w:rsidR="0057500C">
              <w:rPr>
                <w:rFonts w:cs="Arial"/>
                <w:iCs/>
                <w:lang w:eastAsia="zh-CN"/>
              </w:rPr>
              <w:t xml:space="preserve"> </w:t>
            </w:r>
            <w:r w:rsidR="00DB01EB">
              <w:rPr>
                <w:rFonts w:cs="Arial"/>
                <w:iCs/>
                <w:lang w:eastAsia="zh-CN"/>
              </w:rPr>
              <w:t xml:space="preserve">PEIPS </w:t>
            </w:r>
            <w:r w:rsidR="00491D95">
              <w:rPr>
                <w:rFonts w:cs="Arial"/>
                <w:iCs/>
                <w:lang w:eastAsia="zh-CN"/>
              </w:rPr>
              <w:t xml:space="preserve">assistance information </w:t>
            </w:r>
            <w:r w:rsidR="00DB01EB">
              <w:rPr>
                <w:rFonts w:cs="Arial"/>
                <w:iCs/>
                <w:lang w:eastAsia="zh-CN"/>
              </w:rPr>
              <w:t xml:space="preserve">could be used when the UE is </w:t>
            </w:r>
            <w:r w:rsidR="00613B9F">
              <w:rPr>
                <w:rFonts w:cs="Arial"/>
                <w:iCs/>
                <w:lang w:eastAsia="zh-CN"/>
              </w:rPr>
              <w:t>in</w:t>
            </w:r>
            <w:r w:rsidR="009D6011">
              <w:rPr>
                <w:rFonts w:cs="Arial"/>
                <w:iCs/>
                <w:lang w:eastAsia="zh-CN"/>
              </w:rPr>
              <w:t xml:space="preserve"> the </w:t>
            </w:r>
            <w:r w:rsidR="00DB01EB">
              <w:rPr>
                <w:rFonts w:cs="Arial"/>
                <w:iCs/>
                <w:lang w:eastAsia="zh-CN"/>
              </w:rPr>
              <w:t xml:space="preserve">idle state, and it could be also used when the UE is in </w:t>
            </w:r>
            <w:r w:rsidR="00427CA1">
              <w:rPr>
                <w:rFonts w:cs="Arial"/>
                <w:iCs/>
                <w:lang w:eastAsia="zh-CN"/>
              </w:rPr>
              <w:t xml:space="preserve">RRC inactive state. </w:t>
            </w:r>
          </w:p>
          <w:p w14:paraId="6ED28A48" w14:textId="1E0FDF66" w:rsidR="00427CA1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61FA0D9D" w14:textId="61C2C413" w:rsidR="00427CA1" w:rsidRPr="00D24E14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the current texts </w:t>
            </w:r>
            <w:r w:rsidR="009536A9">
              <w:rPr>
                <w:rFonts w:cs="Arial"/>
                <w:iCs/>
                <w:lang w:eastAsia="zh-CN"/>
              </w:rPr>
              <w:t>said</w:t>
            </w:r>
            <w:r>
              <w:rPr>
                <w:rFonts w:cs="Arial"/>
                <w:iCs/>
                <w:lang w:eastAsia="zh-CN"/>
              </w:rPr>
              <w:t xml:space="preserve"> that for RRC inactive UE, the NG-RAN would not </w:t>
            </w:r>
            <w:r w:rsidR="00A56029">
              <w:rPr>
                <w:rFonts w:cs="Arial"/>
                <w:iCs/>
                <w:lang w:eastAsia="zh-CN"/>
              </w:rPr>
              <w:t>use the PEIPS for emergency PDU session</w:t>
            </w:r>
            <w:r w:rsidR="009536A9">
              <w:rPr>
                <w:rFonts w:cs="Arial"/>
                <w:iCs/>
                <w:lang w:eastAsia="zh-CN"/>
              </w:rPr>
              <w:t xml:space="preserve">, which should be corrected to align with SA2 changes. </w:t>
            </w:r>
            <w:r w:rsidR="00A56029"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17283BC4" w:rsidR="00F419AF" w:rsidRPr="003733C1" w:rsidRDefault="00F419AF" w:rsidP="00B62BB0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F2F1" w14:textId="1E7C68DE" w:rsidR="00FF1544" w:rsidRPr="008D60DA" w:rsidRDefault="00D612B2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</w:t>
            </w:r>
            <w:r>
              <w:rPr>
                <w:rFonts w:cs="Arial" w:hint="eastAsia"/>
                <w:iCs/>
                <w:lang w:eastAsia="zh-CN"/>
              </w:rPr>
              <w:t>e</w:t>
            </w:r>
            <w:r>
              <w:rPr>
                <w:rFonts w:cs="Arial"/>
                <w:iCs/>
                <w:lang w:eastAsia="zh-CN"/>
              </w:rPr>
              <w:t xml:space="preserve">move the </w:t>
            </w:r>
            <w:r w:rsidR="004B569B">
              <w:rPr>
                <w:rFonts w:cs="Arial"/>
                <w:iCs/>
                <w:lang w:eastAsia="zh-CN"/>
              </w:rPr>
              <w:t xml:space="preserve">PEIPS </w:t>
            </w:r>
            <w:r>
              <w:rPr>
                <w:rFonts w:cs="Arial"/>
                <w:iCs/>
                <w:lang w:eastAsia="zh-CN"/>
              </w:rPr>
              <w:t xml:space="preserve">restrictions </w:t>
            </w:r>
            <w:r w:rsidR="00C057E7">
              <w:rPr>
                <w:rFonts w:cs="Arial"/>
                <w:iCs/>
                <w:lang w:eastAsia="zh-CN"/>
              </w:rPr>
              <w:t xml:space="preserve">where the PEIPS cannot be used </w:t>
            </w:r>
            <w:r w:rsidR="00A46A63">
              <w:rPr>
                <w:rFonts w:cs="Arial"/>
                <w:iCs/>
                <w:lang w:eastAsia="zh-CN"/>
              </w:rPr>
              <w:t>in case of emergency PDU session</w:t>
            </w:r>
            <w:r w:rsidR="00FF1544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E8ACAFA" w14:textId="77777777" w:rsidR="006E0EFF" w:rsidRPr="00FA70D5" w:rsidRDefault="006E0EF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1C656EC" w14:textId="5AE06229" w:rsidR="004624EF" w:rsidRPr="004A01E8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50A72" w14:textId="5DC9A363" w:rsidR="00205803" w:rsidRDefault="00547044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SA2 specifcation</w:t>
            </w:r>
            <w:r w:rsidR="007C6769">
              <w:rPr>
                <w:noProof/>
              </w:rPr>
              <w:t>.</w:t>
            </w:r>
          </w:p>
          <w:p w14:paraId="1B8DFFD5" w14:textId="3D729E23" w:rsidR="00CB087A" w:rsidRDefault="00F3026A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PEIPS cannot be used </w:t>
            </w:r>
            <w:r w:rsidR="00C15FC5">
              <w:rPr>
                <w:noProof/>
              </w:rPr>
              <w:t>in case of emergency PDU session</w:t>
            </w:r>
            <w:r w:rsidR="00A13B77">
              <w:rPr>
                <w:noProof/>
              </w:rPr>
              <w:t xml:space="preserve"> call back</w:t>
            </w:r>
            <w:r w:rsidR="00C15FC5">
              <w:rPr>
                <w:noProof/>
              </w:rPr>
              <w:t xml:space="preserve">.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BC3C7" w:rsidR="001E41F3" w:rsidRDefault="00C11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F3308" w14:textId="0F925D37" w:rsidR="00D8276F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DC507C" w:rsidRPr="00DC507C">
              <w:rPr>
                <w:noProof/>
                <w:lang w:eastAsia="zh-CN"/>
              </w:rPr>
              <w:t>R3-252111</w:t>
            </w:r>
          </w:p>
          <w:p w14:paraId="6ACA4173" w14:textId="4DE4B70C" w:rsidR="00840693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add co-sources.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13AB2EE4" w14:textId="77777777" w:rsidR="007E15B6" w:rsidRDefault="007E15B6" w:rsidP="005F3D7E">
      <w:pPr>
        <w:rPr>
          <w:lang w:val="en-US" w:eastAsia="zh-CN"/>
        </w:rPr>
      </w:pPr>
    </w:p>
    <w:p w14:paraId="567E6F24" w14:textId="77777777" w:rsidR="00EC289A" w:rsidRPr="00AB1EEE" w:rsidRDefault="00EC289A" w:rsidP="00EC289A">
      <w:pPr>
        <w:pStyle w:val="3"/>
      </w:pPr>
      <w:bookmarkStart w:id="25" w:name="_Toc20387972"/>
      <w:bookmarkStart w:id="26" w:name="_Toc29376052"/>
      <w:bookmarkStart w:id="27" w:name="_Toc37231943"/>
      <w:bookmarkStart w:id="28" w:name="_Toc46501998"/>
      <w:bookmarkStart w:id="29" w:name="_Toc51971346"/>
      <w:bookmarkStart w:id="30" w:name="_Toc52551329"/>
      <w:bookmarkStart w:id="31" w:name="_Toc185530408"/>
      <w:bookmarkStart w:id="32" w:name="_Toc45881815"/>
      <w:bookmarkStart w:id="33" w:name="_Toc51852454"/>
      <w:bookmarkStart w:id="34" w:name="_Toc56620405"/>
      <w:bookmarkStart w:id="35" w:name="_Toc64448045"/>
      <w:bookmarkStart w:id="36" w:name="_Toc74152820"/>
      <w:bookmarkStart w:id="37" w:name="_Toc88656245"/>
      <w:bookmarkStart w:id="38" w:name="_Toc88657304"/>
      <w:bookmarkStart w:id="39" w:name="_Toc105657367"/>
      <w:bookmarkStart w:id="40" w:name="_Toc106108748"/>
      <w:bookmarkStart w:id="41" w:name="_Toc112687841"/>
      <w:bookmarkStart w:id="42" w:name="_Toc184819893"/>
      <w:r w:rsidRPr="00AB1EEE">
        <w:t>9.2.2</w:t>
      </w:r>
      <w:r w:rsidRPr="00AB1EEE">
        <w:tab/>
        <w:t>Mobility in RRC_INACTIVE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B7A9537" w14:textId="77777777" w:rsidR="00EC289A" w:rsidRPr="00AB1EEE" w:rsidRDefault="00EC289A" w:rsidP="00EC289A">
      <w:pPr>
        <w:pStyle w:val="4"/>
      </w:pPr>
      <w:bookmarkStart w:id="43" w:name="_Toc20387973"/>
      <w:bookmarkStart w:id="44" w:name="_Toc29376053"/>
      <w:bookmarkStart w:id="45" w:name="_Toc37231944"/>
      <w:bookmarkStart w:id="46" w:name="_Toc46501999"/>
      <w:bookmarkStart w:id="47" w:name="_Toc51971347"/>
      <w:bookmarkStart w:id="48" w:name="_Toc52551330"/>
      <w:bookmarkStart w:id="49" w:name="_Toc185530409"/>
      <w:r w:rsidRPr="00AB1EEE">
        <w:t>9.2.2.1</w:t>
      </w:r>
      <w:r w:rsidRPr="00AB1EEE">
        <w:tab/>
        <w:t>Overview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8BB305A" w14:textId="77777777" w:rsidR="00EC289A" w:rsidRPr="00AB1EEE" w:rsidRDefault="00EC289A" w:rsidP="00EC289A">
      <w:r w:rsidRPr="00AB1EEE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AB1EEE">
        <w:t>gNB</w:t>
      </w:r>
      <w:proofErr w:type="spellEnd"/>
      <w:r w:rsidRPr="00AB1EEE">
        <w:t xml:space="preserve"> node keeps the UE context and the UE-associated NG connection with the serving AMF and UPF.</w:t>
      </w:r>
    </w:p>
    <w:p w14:paraId="003AD094" w14:textId="77777777" w:rsidR="00EC289A" w:rsidRPr="00AB1EEE" w:rsidRDefault="00EC289A" w:rsidP="00EC289A">
      <w:r w:rsidRPr="00AB1EEE">
        <w:t xml:space="preserve">For a UE in RRC_INACTIVE with </w:t>
      </w:r>
      <w:proofErr w:type="spellStart"/>
      <w:r w:rsidRPr="00AB1EEE">
        <w:t>eDRX</w:t>
      </w:r>
      <w:proofErr w:type="spellEnd"/>
      <w:r w:rsidRPr="00AB1EEE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AB1EEE">
        <w:t>gNB</w:t>
      </w:r>
      <w:proofErr w:type="spellEnd"/>
      <w:r w:rsidRPr="00AB1EEE">
        <w:t xml:space="preserve"> other than the last serving </w:t>
      </w:r>
      <w:proofErr w:type="spellStart"/>
      <w:r w:rsidRPr="00AB1EEE">
        <w:t>gNB</w:t>
      </w:r>
      <w:proofErr w:type="spellEnd"/>
      <w:r w:rsidRPr="00AB1EEE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6B60761C" w14:textId="77777777" w:rsidR="00EC289A" w:rsidRPr="00AB1EEE" w:rsidRDefault="00EC289A" w:rsidP="00EC289A">
      <w:r w:rsidRPr="00AB1EEE">
        <w:t xml:space="preserve">If the last serving </w:t>
      </w:r>
      <w:proofErr w:type="spellStart"/>
      <w:r w:rsidRPr="00AB1EEE">
        <w:t>gNB</w:t>
      </w:r>
      <w:proofErr w:type="spellEnd"/>
      <w:r w:rsidRPr="00AB1EEE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(s).</w:t>
      </w:r>
    </w:p>
    <w:p w14:paraId="6EA000CA" w14:textId="77777777" w:rsidR="00EC289A" w:rsidRPr="00AB1EEE" w:rsidRDefault="00EC289A" w:rsidP="00EC289A">
      <w:r w:rsidRPr="00AB1EEE">
        <w:t xml:space="preserve">Upon receiving the RAN Paging Request message from the AMF while the UE is in RRC_INACTIVE with </w:t>
      </w:r>
      <w:proofErr w:type="spellStart"/>
      <w:r w:rsidRPr="00AB1EEE">
        <w:t>eDRX</w:t>
      </w:r>
      <w:proofErr w:type="spellEnd"/>
      <w:r w:rsidRPr="00AB1EEE">
        <w:t xml:space="preserve"> beyond 10.24 seconds, the last serving </w:t>
      </w:r>
      <w:proofErr w:type="spellStart"/>
      <w:r w:rsidRPr="00AB1EEE">
        <w:t>gNB</w:t>
      </w:r>
      <w:proofErr w:type="spellEnd"/>
      <w:r w:rsidRPr="00AB1EEE">
        <w:t xml:space="preserve"> may page in its cells comprised in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(s), in order to trigger the UE to resume connection in RRC_CONNECTED state, or in RRC_INACTIVE state for DL SDT, based on the DL data size if included in the NGAP RAN Paging Request message.</w:t>
      </w:r>
    </w:p>
    <w:p w14:paraId="0B4B2DE9" w14:textId="77777777" w:rsidR="00EC289A" w:rsidRPr="00AB1EEE" w:rsidRDefault="00EC289A" w:rsidP="00EC289A">
      <w:r w:rsidRPr="00AB1EEE">
        <w:t xml:space="preserve">Upon receiving the UE Context Release Command message while the UE is in RRC_INACTIVE, the last serving </w:t>
      </w:r>
      <w:proofErr w:type="spellStart"/>
      <w:r w:rsidRPr="00AB1EEE">
        <w:t>gNB</w:t>
      </w:r>
      <w:proofErr w:type="spellEnd"/>
      <w:r w:rsidRPr="00AB1EEE">
        <w:t xml:space="preserve"> may page in the cells corresponding to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(s), in order to release UE explicitly.</w:t>
      </w:r>
    </w:p>
    <w:p w14:paraId="5E2D061B" w14:textId="77777777" w:rsidR="00EC289A" w:rsidRPr="00AB1EEE" w:rsidRDefault="00EC289A" w:rsidP="00EC289A">
      <w:r w:rsidRPr="00AB1EEE">
        <w:t xml:space="preserve">Upon receiving the NG RESET message while the UE is in RRC_INACTIVE, the last serving </w:t>
      </w:r>
      <w:proofErr w:type="spellStart"/>
      <w:r w:rsidRPr="00AB1EEE">
        <w:t>gNB</w:t>
      </w:r>
      <w:proofErr w:type="spellEnd"/>
      <w:r w:rsidRPr="00AB1EEE">
        <w:t xml:space="preserve"> may page involved UEs in the cells corresponding to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 in order to explicitly release involved UEs.</w:t>
      </w:r>
    </w:p>
    <w:p w14:paraId="00501813" w14:textId="77777777" w:rsidR="00EC289A" w:rsidRPr="00AB1EEE" w:rsidRDefault="00EC289A" w:rsidP="00EC289A">
      <w:r w:rsidRPr="00AB1EEE">
        <w:t xml:space="preserve">Upon RAN paging failure, the </w:t>
      </w:r>
      <w:proofErr w:type="spellStart"/>
      <w:r w:rsidRPr="00AB1EEE">
        <w:t>gNB</w:t>
      </w:r>
      <w:proofErr w:type="spellEnd"/>
      <w:r w:rsidRPr="00AB1EEE">
        <w:t xml:space="preserve"> behaves according to TS 23.501 [3].</w:t>
      </w:r>
    </w:p>
    <w:p w14:paraId="1BB83159" w14:textId="349D594C" w:rsidR="00EC289A" w:rsidRPr="00AB1EEE" w:rsidRDefault="00EC289A" w:rsidP="00EC289A">
      <w:r w:rsidRPr="00AB1EEE">
        <w:t xml:space="preserve">The AMF provides to the NG-RAN node the Core Network Assistance Information to assist the NG-RAN node's decision whether the UE can be sent to RRC_INACTIVE, and to assist UE configuration and paging in RRC_INACTIVE. The Core Network Assistance Information includes the registration area configured for the UE, the Periodic Registration Update timer, and the </w:t>
      </w:r>
      <w:r w:rsidRPr="00AB1EEE">
        <w:rPr>
          <w:rFonts w:cs="Arial"/>
        </w:rPr>
        <w:t xml:space="preserve">UE Identity Index value, </w:t>
      </w:r>
      <w:r w:rsidRPr="00AB1EEE">
        <w:t>and may include the UE specific DRX, an indication if the UE is configured with Mobile Initiated Connection Only (MICO) mode by the AMF,</w:t>
      </w:r>
      <w:r w:rsidRPr="00AB1EEE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AB1EEE">
        <w:rPr>
          <w:rFonts w:cs="Arial"/>
        </w:rPr>
        <w:t>eDRX</w:t>
      </w:r>
      <w:proofErr w:type="spellEnd"/>
      <w:r w:rsidRPr="00AB1EEE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AB1EEE">
        <w:t xml:space="preserve">. The UE registration area is taken into account by the NG-RAN node when configuring the RNA. The UE specific DRX and </w:t>
      </w:r>
      <w:r w:rsidRPr="00AB1EEE">
        <w:rPr>
          <w:rFonts w:cs="Arial"/>
        </w:rPr>
        <w:t>UE Identity Index value</w:t>
      </w:r>
      <w:r w:rsidRPr="00AB1EEE">
        <w:t xml:space="preserve"> are used by the NG-RAN node for RAN paging. The Periodic Registration Update timer is taken into account by the NG-RAN node to configure Periodic RNA Update timer. The NG-RAN node takes into account the Expected UE Behaviour to assist the UE RRC state transition decision. The NG-RAN node may use the UE Radio Capability for Paging during RAN Paging. The NG-RAN node takes into account the </w:t>
      </w:r>
      <w:r w:rsidRPr="00AB1EEE">
        <w:rPr>
          <w:rFonts w:cs="Arial"/>
        </w:rPr>
        <w:t xml:space="preserve">PEI with Paging </w:t>
      </w:r>
      <w:r w:rsidRPr="00D872B9">
        <w:rPr>
          <w:rFonts w:cs="Arial"/>
        </w:rPr>
        <w:t xml:space="preserve">Subgrouping assistance information for subgroup paging in </w:t>
      </w:r>
      <w:r w:rsidRPr="00D872B9">
        <w:t>RRC_INACTIVE</w:t>
      </w:r>
      <w:del w:id="50" w:author="Huawei" w:date="2025-03-19T15:19:00Z">
        <w:r w:rsidRPr="00D872B9" w:rsidDel="00D872B9">
          <w:delText xml:space="preserve"> except when the UE context contains an emergency PDU session in which case the PEI with Paging Subgrouping assistance information shall not be used</w:delText>
        </w:r>
        <w:r w:rsidRPr="00D872B9" w:rsidDel="00D872B9">
          <w:rPr>
            <w:rFonts w:cs="Arial"/>
          </w:rPr>
          <w:delText xml:space="preserve"> according to TS 24.501 [28]</w:delText>
        </w:r>
      </w:del>
      <w:r w:rsidRPr="00D872B9">
        <w:rPr>
          <w:rFonts w:cs="Arial"/>
        </w:rPr>
        <w:t xml:space="preserve">. When sending the </w:t>
      </w:r>
      <w:proofErr w:type="spellStart"/>
      <w:r w:rsidRPr="00D872B9">
        <w:rPr>
          <w:rFonts w:cs="Arial"/>
        </w:rPr>
        <w:t>XnAP</w:t>
      </w:r>
      <w:proofErr w:type="spellEnd"/>
      <w:r w:rsidRPr="00D872B9">
        <w:rPr>
          <w:rFonts w:cs="Arial"/>
        </w:rPr>
        <w:t xml:space="preserve"> RAN Paging to neighbour NG-RAN node(s), the PEI with Paging Subgrouping</w:t>
      </w:r>
      <w:r w:rsidRPr="00AB1EEE">
        <w:rPr>
          <w:rFonts w:cs="Arial"/>
        </w:rPr>
        <w:t xml:space="preserve"> assistance information may be included.</w:t>
      </w:r>
      <w:r w:rsidRPr="00AB1EEE">
        <w:t xml:space="preserve"> The NG-RAN node takes into account the NR Paging </w:t>
      </w:r>
      <w:proofErr w:type="spellStart"/>
      <w:r w:rsidRPr="00AB1EEE">
        <w:t>eDRX</w:t>
      </w:r>
      <w:proofErr w:type="spellEnd"/>
      <w:r w:rsidRPr="00AB1EEE">
        <w:t xml:space="preserve"> Information to configure the RAN Paging when the NR UE is in RRC_INACTIVE. </w:t>
      </w:r>
      <w:bookmarkStart w:id="51" w:name="_Hlk87296441"/>
      <w:r w:rsidRPr="00AB1EEE">
        <w:t xml:space="preserve">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NR Paging </w:t>
      </w:r>
      <w:proofErr w:type="spellStart"/>
      <w:r w:rsidRPr="00AB1EEE">
        <w:t>eDRX</w:t>
      </w:r>
      <w:proofErr w:type="spellEnd"/>
      <w:r w:rsidRPr="00AB1EEE">
        <w:t xml:space="preserve"> Information for RRC_IDLE and for RRC_INACTIVE may be included.</w:t>
      </w:r>
      <w:bookmarkEnd w:id="51"/>
      <w:r w:rsidRPr="00AB1EEE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Paging Cause may be included. 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</w:t>
      </w:r>
      <w:r w:rsidRPr="00AB1EEE">
        <w:lastRenderedPageBreak/>
        <w:t xml:space="preserve">Communication Handling for a UE in RRC_INACTIVE state with long </w:t>
      </w:r>
      <w:proofErr w:type="spellStart"/>
      <w:r w:rsidRPr="00AB1EEE">
        <w:t>eDRX</w:t>
      </w:r>
      <w:proofErr w:type="spellEnd"/>
      <w:r w:rsidRPr="00AB1EEE">
        <w:t xml:space="preserve"> beyond 10.24 seconds as described in TS 23.501 [3].</w:t>
      </w:r>
    </w:p>
    <w:p w14:paraId="0449EFC4" w14:textId="77777777" w:rsidR="00EC289A" w:rsidRPr="00AB1EEE" w:rsidRDefault="00EC289A" w:rsidP="00EC289A">
      <w:r w:rsidRPr="00AB1EEE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AB1EEE">
        <w:t>gNB</w:t>
      </w:r>
      <w:proofErr w:type="spellEnd"/>
      <w:r w:rsidRPr="00AB1EEE">
        <w:t xml:space="preserve"> behaves as specified in TS 23.501 [3].</w:t>
      </w:r>
    </w:p>
    <w:p w14:paraId="237FD832" w14:textId="77777777" w:rsidR="00EC289A" w:rsidRPr="00AB1EEE" w:rsidRDefault="00EC289A" w:rsidP="00EC289A">
      <w:r w:rsidRPr="00AB1EEE">
        <w:t xml:space="preserve">If the UE accesses a </w:t>
      </w:r>
      <w:proofErr w:type="spellStart"/>
      <w:r w:rsidRPr="00AB1EEE">
        <w:t>gNB</w:t>
      </w:r>
      <w:proofErr w:type="spellEnd"/>
      <w:r w:rsidRPr="00AB1EEE">
        <w:t xml:space="preserve"> other than the last serving </w:t>
      </w:r>
      <w:proofErr w:type="spellStart"/>
      <w:r w:rsidRPr="00AB1EEE">
        <w:t>gNB</w:t>
      </w:r>
      <w:proofErr w:type="spellEnd"/>
      <w:r w:rsidRPr="00AB1EEE">
        <w:t xml:space="preserve">, the receiving </w:t>
      </w:r>
      <w:proofErr w:type="spellStart"/>
      <w:r w:rsidRPr="00AB1EEE">
        <w:t>gNB</w:t>
      </w:r>
      <w:proofErr w:type="spellEnd"/>
      <w:r w:rsidRPr="00AB1EEE">
        <w:t xml:space="preserve"> triggers the </w:t>
      </w:r>
      <w:proofErr w:type="spellStart"/>
      <w:r w:rsidRPr="00AB1EEE">
        <w:t>XnAP</w:t>
      </w:r>
      <w:proofErr w:type="spellEnd"/>
      <w:r w:rsidRPr="00AB1EEE">
        <w:t xml:space="preserve"> Retrieve UE Context procedure to get the UE context from the last serving </w:t>
      </w:r>
      <w:proofErr w:type="spellStart"/>
      <w:r w:rsidRPr="00AB1EEE">
        <w:t>gNB</w:t>
      </w:r>
      <w:proofErr w:type="spellEnd"/>
      <w:r w:rsidRPr="00AB1EEE">
        <w:t xml:space="preserve"> and may also trigger an </w:t>
      </w:r>
      <w:proofErr w:type="spellStart"/>
      <w:r w:rsidRPr="00AB1EEE">
        <w:rPr>
          <w:lang w:eastAsia="en-GB"/>
        </w:rPr>
        <w:t>Xn</w:t>
      </w:r>
      <w:proofErr w:type="spellEnd"/>
      <w:r w:rsidRPr="00AB1EEE">
        <w:rPr>
          <w:lang w:eastAsia="en-GB"/>
        </w:rPr>
        <w:t>-U Address Indication</w:t>
      </w:r>
      <w:r w:rsidRPr="00AB1EEE">
        <w:t xml:space="preserve"> procedure including tunnel information for potential recovery of data from the last serving </w:t>
      </w:r>
      <w:proofErr w:type="spellStart"/>
      <w:r w:rsidRPr="00AB1EEE">
        <w:t>gNB</w:t>
      </w:r>
      <w:proofErr w:type="spellEnd"/>
      <w:r w:rsidRPr="00AB1EEE">
        <w:t xml:space="preserve">. Upon successful UE context retrieval, the receiving </w:t>
      </w:r>
      <w:proofErr w:type="spellStart"/>
      <w:r w:rsidRPr="00AB1EEE">
        <w:t>gNB</w:t>
      </w:r>
      <w:proofErr w:type="spellEnd"/>
      <w:r w:rsidRPr="00AB1EEE">
        <w:t xml:space="preserve"> shall perform the slice-aware admission control in case of receiving slice information and becomes the serving </w:t>
      </w:r>
      <w:proofErr w:type="spellStart"/>
      <w:r w:rsidRPr="00AB1EEE">
        <w:t>gNB</w:t>
      </w:r>
      <w:proofErr w:type="spellEnd"/>
      <w:r w:rsidRPr="00AB1EEE">
        <w:t xml:space="preserve"> and it further triggers the NGAP Path Switch Request and applicable RRC procedures. After the path switch procedure, the serving </w:t>
      </w:r>
      <w:proofErr w:type="spellStart"/>
      <w:r w:rsidRPr="00AB1EEE">
        <w:t>gNB</w:t>
      </w:r>
      <w:proofErr w:type="spellEnd"/>
      <w:r w:rsidRPr="00AB1EEE">
        <w:t xml:space="preserve"> triggers release of the UE context at the last serving </w:t>
      </w:r>
      <w:proofErr w:type="spellStart"/>
      <w:r w:rsidRPr="00AB1EEE">
        <w:t>gNB</w:t>
      </w:r>
      <w:proofErr w:type="spellEnd"/>
      <w:r w:rsidRPr="00AB1EEE">
        <w:t xml:space="preserve"> by means of the </w:t>
      </w:r>
      <w:proofErr w:type="spellStart"/>
      <w:r w:rsidRPr="00AB1EEE">
        <w:t>XnAP</w:t>
      </w:r>
      <w:proofErr w:type="spellEnd"/>
      <w:r w:rsidRPr="00AB1EEE">
        <w:t xml:space="preserve"> UE Context Release procedure.</w:t>
      </w:r>
    </w:p>
    <w:p w14:paraId="7A95AD28" w14:textId="77777777" w:rsidR="00EC289A" w:rsidRPr="00AB1EEE" w:rsidRDefault="00EC289A" w:rsidP="00EC289A">
      <w:r w:rsidRPr="00AB1EEE">
        <w:t xml:space="preserve">In case the UE is not reachable at the last serving </w:t>
      </w:r>
      <w:proofErr w:type="spellStart"/>
      <w:r w:rsidRPr="00AB1EEE">
        <w:t>gNB</w:t>
      </w:r>
      <w:proofErr w:type="spellEnd"/>
      <w:r w:rsidRPr="00AB1EEE">
        <w:t xml:space="preserve">, the </w:t>
      </w:r>
      <w:proofErr w:type="spellStart"/>
      <w:r w:rsidRPr="00AB1EEE">
        <w:t>gNB</w:t>
      </w:r>
      <w:proofErr w:type="spellEnd"/>
      <w:r w:rsidRPr="00AB1EEE">
        <w:t xml:space="preserve"> shall fail any AMF initiated UE-associated class 1 procedure which allows the signalling of unsuccessful operation in the respective response message. It may trigger the NAS Non Delivery Indication procedure to report the non-delivery of any non PDU Session related NAS PDU received from the AMF as specified in TS 38.413 [26].</w:t>
      </w:r>
    </w:p>
    <w:p w14:paraId="5B20E42C" w14:textId="77777777" w:rsidR="00EC289A" w:rsidRPr="00AB1EEE" w:rsidRDefault="00EC289A" w:rsidP="00EC289A">
      <w:r w:rsidRPr="00AB1EEE">
        <w:t xml:space="preserve">If the UE accesses a </w:t>
      </w:r>
      <w:proofErr w:type="spellStart"/>
      <w:r w:rsidRPr="00AB1EEE">
        <w:t>gNB</w:t>
      </w:r>
      <w:proofErr w:type="spellEnd"/>
      <w:r w:rsidRPr="00AB1EEE">
        <w:t xml:space="preserve"> other than the last serving </w:t>
      </w:r>
      <w:proofErr w:type="spellStart"/>
      <w:r w:rsidRPr="00AB1EEE">
        <w:t>gNB</w:t>
      </w:r>
      <w:proofErr w:type="spellEnd"/>
      <w:r w:rsidRPr="00AB1EEE">
        <w:t xml:space="preserve"> and the receiving </w:t>
      </w:r>
      <w:proofErr w:type="spellStart"/>
      <w:r w:rsidRPr="00AB1EEE">
        <w:t>gNB</w:t>
      </w:r>
      <w:proofErr w:type="spellEnd"/>
      <w:r w:rsidRPr="00AB1EEE">
        <w:t xml:space="preserve"> does not find a valid UE Context, the receiving </w:t>
      </w:r>
      <w:proofErr w:type="spellStart"/>
      <w:r w:rsidRPr="00AB1EEE">
        <w:t>gNB</w:t>
      </w:r>
      <w:proofErr w:type="spellEnd"/>
      <w:r w:rsidRPr="00AB1EEE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17DE4394" w14:textId="77777777" w:rsidR="00EC289A" w:rsidRPr="00AB1EEE" w:rsidRDefault="00EC289A" w:rsidP="00EC289A">
      <w:r w:rsidRPr="00AB1EEE"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AB1EEE">
        <w:t>gNB</w:t>
      </w:r>
      <w:proofErr w:type="spellEnd"/>
      <w:r w:rsidRPr="00AB1EEE">
        <w:t xml:space="preserve"> triggers the </w:t>
      </w:r>
      <w:proofErr w:type="spellStart"/>
      <w:r w:rsidRPr="00AB1EEE">
        <w:t>XnAP</w:t>
      </w:r>
      <w:proofErr w:type="spellEnd"/>
      <w:r w:rsidRPr="00AB1EEE">
        <w:t xml:space="preserve"> Retrieve UE Context procedure to get the UE context from the last serving </w:t>
      </w:r>
      <w:proofErr w:type="spellStart"/>
      <w:r w:rsidRPr="00AB1EEE">
        <w:t>gNB</w:t>
      </w:r>
      <w:proofErr w:type="spellEnd"/>
      <w:r w:rsidRPr="00AB1EEE"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AB1EEE">
        <w:t>gNB</w:t>
      </w:r>
      <w:proofErr w:type="spellEnd"/>
      <w:r w:rsidRPr="00AB1EEE"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AB1EEE">
        <w:rPr>
          <w:i/>
        </w:rPr>
        <w:t>RRCRelease</w:t>
      </w:r>
      <w:proofErr w:type="spellEnd"/>
      <w:r w:rsidRPr="00AB1EEE">
        <w:t xml:space="preserve"> message.</w:t>
      </w:r>
    </w:p>
    <w:p w14:paraId="3683E8C8" w14:textId="6B39BB94" w:rsidR="009A17F9" w:rsidRPr="00D629EF" w:rsidRDefault="009A17F9" w:rsidP="009A17F9">
      <w:pPr>
        <w:rPr>
          <w:noProof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6BF3F" w14:textId="77777777" w:rsidR="00AE004A" w:rsidRDefault="00AE004A">
      <w:r>
        <w:separator/>
      </w:r>
    </w:p>
  </w:endnote>
  <w:endnote w:type="continuationSeparator" w:id="0">
    <w:p w14:paraId="43290CE3" w14:textId="77777777" w:rsidR="00AE004A" w:rsidRDefault="00AE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3CEE5" w14:textId="77777777" w:rsidR="00AE004A" w:rsidRDefault="00AE004A">
      <w:r>
        <w:separator/>
      </w:r>
    </w:p>
  </w:footnote>
  <w:footnote w:type="continuationSeparator" w:id="0">
    <w:p w14:paraId="446C7955" w14:textId="77777777" w:rsidR="00AE004A" w:rsidRDefault="00AE0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3DC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E3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01C7"/>
    <w:rsid w:val="000B21BF"/>
    <w:rsid w:val="000B339B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7A2E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90939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437A"/>
    <w:rsid w:val="001A5948"/>
    <w:rsid w:val="001A7B60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4DAC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4A4"/>
    <w:rsid w:val="002E7F90"/>
    <w:rsid w:val="002F0EF2"/>
    <w:rsid w:val="002F2322"/>
    <w:rsid w:val="002F57E9"/>
    <w:rsid w:val="002F6BF3"/>
    <w:rsid w:val="003004C1"/>
    <w:rsid w:val="00300892"/>
    <w:rsid w:val="00301896"/>
    <w:rsid w:val="00304E2F"/>
    <w:rsid w:val="00305409"/>
    <w:rsid w:val="00305470"/>
    <w:rsid w:val="00310A74"/>
    <w:rsid w:val="00311BF0"/>
    <w:rsid w:val="0031358D"/>
    <w:rsid w:val="0031594E"/>
    <w:rsid w:val="003167CC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AA0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3BA0"/>
    <w:rsid w:val="004242F1"/>
    <w:rsid w:val="00424A15"/>
    <w:rsid w:val="00427CA1"/>
    <w:rsid w:val="00427E26"/>
    <w:rsid w:val="004312D9"/>
    <w:rsid w:val="00433F34"/>
    <w:rsid w:val="00434476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3615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47DA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3A1"/>
    <w:rsid w:val="005854A5"/>
    <w:rsid w:val="00585564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3B9F"/>
    <w:rsid w:val="006143B4"/>
    <w:rsid w:val="006144C2"/>
    <w:rsid w:val="006204C3"/>
    <w:rsid w:val="0062073B"/>
    <w:rsid w:val="00621188"/>
    <w:rsid w:val="0062119F"/>
    <w:rsid w:val="006220CA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53DE4"/>
    <w:rsid w:val="00654B0F"/>
    <w:rsid w:val="0066011D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B73EB"/>
    <w:rsid w:val="006B7E52"/>
    <w:rsid w:val="006C1B5E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4648"/>
    <w:rsid w:val="007052D1"/>
    <w:rsid w:val="007100F6"/>
    <w:rsid w:val="00713CFD"/>
    <w:rsid w:val="007164F0"/>
    <w:rsid w:val="00716FF8"/>
    <w:rsid w:val="00717279"/>
    <w:rsid w:val="00726353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A6CE3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0958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5A5B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12B4"/>
    <w:rsid w:val="009038C0"/>
    <w:rsid w:val="009055C0"/>
    <w:rsid w:val="00906EED"/>
    <w:rsid w:val="009107A7"/>
    <w:rsid w:val="00910D89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6E3B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2519"/>
    <w:rsid w:val="00AD27B1"/>
    <w:rsid w:val="00AD5F63"/>
    <w:rsid w:val="00AE004A"/>
    <w:rsid w:val="00AE0EB5"/>
    <w:rsid w:val="00AE1E13"/>
    <w:rsid w:val="00AE34C4"/>
    <w:rsid w:val="00AE6EF4"/>
    <w:rsid w:val="00AF12AC"/>
    <w:rsid w:val="00AF1B0E"/>
    <w:rsid w:val="00B00CE1"/>
    <w:rsid w:val="00B031B8"/>
    <w:rsid w:val="00B03567"/>
    <w:rsid w:val="00B05CE0"/>
    <w:rsid w:val="00B07803"/>
    <w:rsid w:val="00B114BD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B7"/>
    <w:rsid w:val="00BA12DA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3946"/>
    <w:rsid w:val="00C751AA"/>
    <w:rsid w:val="00C75B4A"/>
    <w:rsid w:val="00C81EB8"/>
    <w:rsid w:val="00C85D69"/>
    <w:rsid w:val="00C87009"/>
    <w:rsid w:val="00C870F6"/>
    <w:rsid w:val="00C92B8E"/>
    <w:rsid w:val="00C931A4"/>
    <w:rsid w:val="00C95985"/>
    <w:rsid w:val="00CA524D"/>
    <w:rsid w:val="00CA751A"/>
    <w:rsid w:val="00CB087A"/>
    <w:rsid w:val="00CB09BD"/>
    <w:rsid w:val="00CB3E99"/>
    <w:rsid w:val="00CB4072"/>
    <w:rsid w:val="00CB6179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638"/>
    <w:rsid w:val="00D06D51"/>
    <w:rsid w:val="00D06DDA"/>
    <w:rsid w:val="00D1066C"/>
    <w:rsid w:val="00D11AA9"/>
    <w:rsid w:val="00D15CDC"/>
    <w:rsid w:val="00D16630"/>
    <w:rsid w:val="00D2219B"/>
    <w:rsid w:val="00D24991"/>
    <w:rsid w:val="00D24E14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814B9"/>
    <w:rsid w:val="00D8259B"/>
    <w:rsid w:val="00D8276F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A0161"/>
    <w:rsid w:val="00DA0D92"/>
    <w:rsid w:val="00DA39F3"/>
    <w:rsid w:val="00DA4138"/>
    <w:rsid w:val="00DA518D"/>
    <w:rsid w:val="00DA6B6E"/>
    <w:rsid w:val="00DB01EB"/>
    <w:rsid w:val="00DB08E6"/>
    <w:rsid w:val="00DB2783"/>
    <w:rsid w:val="00DB33A5"/>
    <w:rsid w:val="00DB4C98"/>
    <w:rsid w:val="00DB5D18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13DB8"/>
    <w:rsid w:val="00E13F3D"/>
    <w:rsid w:val="00E16096"/>
    <w:rsid w:val="00E22CFF"/>
    <w:rsid w:val="00E22D44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E0C"/>
    <w:rsid w:val="00EB2BF9"/>
    <w:rsid w:val="00EB432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26A"/>
    <w:rsid w:val="00F304F1"/>
    <w:rsid w:val="00F31E75"/>
    <w:rsid w:val="00F3271A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9DD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366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1498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1900-01-01T00:00:00Z</cp:lastPrinted>
  <dcterms:created xsi:type="dcterms:W3CDTF">2025-04-08T07:33:00Z</dcterms:created>
  <dcterms:modified xsi:type="dcterms:W3CDTF">2025-04-10T05:16:00Z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